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5C2C92">
        <w:rPr>
          <w:rFonts w:ascii="Arial" w:hAnsi="Arial" w:cs="Arial"/>
          <w:b/>
          <w:caps/>
          <w:sz w:val="28"/>
          <w:szCs w:val="28"/>
        </w:rPr>
        <w:t>1</w:t>
      </w:r>
      <w:r w:rsidR="00AF769F">
        <w:rPr>
          <w:rFonts w:ascii="Arial" w:hAnsi="Arial" w:cs="Arial"/>
          <w:b/>
          <w:caps/>
          <w:sz w:val="28"/>
          <w:szCs w:val="28"/>
        </w:rPr>
        <w:t>7</w:t>
      </w:r>
      <w:r w:rsidR="0084630F">
        <w:rPr>
          <w:rFonts w:ascii="Arial" w:hAnsi="Arial" w:cs="Arial"/>
          <w:b/>
          <w:caps/>
          <w:sz w:val="28"/>
          <w:szCs w:val="28"/>
        </w:rPr>
        <w:t>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8518D" w:rsidP="00404FD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8518D">
              <w:rPr>
                <w:rFonts w:ascii="Arial" w:hAnsi="Arial" w:cs="Arial"/>
                <w:sz w:val="20"/>
                <w:szCs w:val="20"/>
              </w:rPr>
              <w:t>Requer informações acerca d</w:t>
            </w:r>
            <w:r w:rsidR="00404FD3">
              <w:rPr>
                <w:rFonts w:ascii="Arial" w:hAnsi="Arial" w:cs="Arial"/>
                <w:sz w:val="20"/>
                <w:szCs w:val="20"/>
              </w:rPr>
              <w:t>o funcionamento das linhas circulares de ônibus do Município</w:t>
            </w:r>
            <w:r w:rsidR="002B0051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E747C5" w:rsidRDefault="005A03FA" w:rsidP="00E747C5">
      <w:pPr>
        <w:tabs>
          <w:tab w:val="left" w:pos="-600"/>
        </w:tabs>
        <w:spacing w:after="8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731D6" w:rsidRPr="00E747C5" w:rsidRDefault="000A626B" w:rsidP="00E747C5">
      <w:pPr>
        <w:tabs>
          <w:tab w:val="left" w:pos="-600"/>
        </w:tabs>
        <w:spacing w:after="80" w:line="324" w:lineRule="auto"/>
        <w:ind w:firstLine="1701"/>
        <w:jc w:val="both"/>
        <w:rPr>
          <w:rFonts w:ascii="Arial" w:hAnsi="Arial" w:cs="Arial"/>
          <w:bCs/>
          <w:sz w:val="23"/>
          <w:szCs w:val="23"/>
        </w:rPr>
      </w:pPr>
      <w:r w:rsidRPr="00E747C5">
        <w:rPr>
          <w:rFonts w:ascii="Arial" w:hAnsi="Arial" w:cs="Arial"/>
          <w:bCs/>
          <w:sz w:val="23"/>
          <w:szCs w:val="23"/>
        </w:rPr>
        <w:t xml:space="preserve">Considerando </w:t>
      </w:r>
      <w:r w:rsidR="00E731D6" w:rsidRPr="00E747C5">
        <w:rPr>
          <w:rFonts w:ascii="Arial" w:hAnsi="Arial" w:cs="Arial"/>
          <w:bCs/>
          <w:sz w:val="23"/>
          <w:szCs w:val="23"/>
        </w:rPr>
        <w:t xml:space="preserve">a prerrogativa do </w:t>
      </w:r>
      <w:r w:rsidR="002A02E0" w:rsidRPr="00E747C5">
        <w:rPr>
          <w:rFonts w:ascii="Arial" w:hAnsi="Arial" w:cs="Arial"/>
          <w:bCs/>
          <w:sz w:val="23"/>
          <w:szCs w:val="23"/>
        </w:rPr>
        <w:t xml:space="preserve">Poder </w:t>
      </w:r>
      <w:r w:rsidR="00E731D6" w:rsidRPr="00E747C5">
        <w:rPr>
          <w:rFonts w:ascii="Arial" w:hAnsi="Arial" w:cs="Arial"/>
          <w:bCs/>
          <w:sz w:val="23"/>
          <w:szCs w:val="23"/>
        </w:rPr>
        <w:t xml:space="preserve">Legislativo em fiscalizar atos, ações, parcerias, obras e contratos firmados pelo </w:t>
      </w:r>
      <w:r w:rsidR="002A02E0" w:rsidRPr="00E747C5">
        <w:rPr>
          <w:rFonts w:ascii="Arial" w:hAnsi="Arial" w:cs="Arial"/>
          <w:bCs/>
          <w:sz w:val="23"/>
          <w:szCs w:val="23"/>
        </w:rPr>
        <w:t xml:space="preserve">Poder </w:t>
      </w:r>
      <w:r w:rsidR="00E731D6" w:rsidRPr="00E747C5">
        <w:rPr>
          <w:rFonts w:ascii="Arial" w:hAnsi="Arial" w:cs="Arial"/>
          <w:bCs/>
          <w:sz w:val="23"/>
          <w:szCs w:val="23"/>
        </w:rPr>
        <w:t>Executivo;</w:t>
      </w:r>
      <w:r w:rsidR="00AF769F" w:rsidRPr="00E747C5">
        <w:rPr>
          <w:rFonts w:ascii="Arial" w:hAnsi="Arial" w:cs="Arial"/>
          <w:bCs/>
          <w:sz w:val="23"/>
          <w:szCs w:val="23"/>
        </w:rPr>
        <w:t xml:space="preserve"> e</w:t>
      </w:r>
    </w:p>
    <w:p w:rsidR="006D2E7B" w:rsidRPr="00E747C5" w:rsidRDefault="00E731D6" w:rsidP="00E747C5">
      <w:pPr>
        <w:tabs>
          <w:tab w:val="left" w:pos="-600"/>
        </w:tabs>
        <w:spacing w:after="80" w:line="324" w:lineRule="auto"/>
        <w:ind w:firstLine="1701"/>
        <w:jc w:val="both"/>
        <w:rPr>
          <w:rFonts w:ascii="Arial" w:hAnsi="Arial" w:cs="Arial"/>
          <w:bCs/>
          <w:sz w:val="23"/>
          <w:szCs w:val="23"/>
        </w:rPr>
      </w:pPr>
      <w:r w:rsidRPr="00E747C5">
        <w:rPr>
          <w:rFonts w:ascii="Arial" w:hAnsi="Arial" w:cs="Arial"/>
          <w:bCs/>
          <w:sz w:val="23"/>
          <w:szCs w:val="23"/>
        </w:rPr>
        <w:t xml:space="preserve">Considerando a necessidade de </w:t>
      </w:r>
      <w:r w:rsidR="009B5D65" w:rsidRPr="00E747C5">
        <w:rPr>
          <w:rFonts w:ascii="Arial" w:hAnsi="Arial" w:cs="Arial"/>
          <w:bCs/>
          <w:sz w:val="23"/>
          <w:szCs w:val="23"/>
        </w:rPr>
        <w:t xml:space="preserve">se </w:t>
      </w:r>
      <w:r w:rsidRPr="00E747C5">
        <w:rPr>
          <w:rFonts w:ascii="Arial" w:hAnsi="Arial" w:cs="Arial"/>
          <w:bCs/>
          <w:sz w:val="23"/>
          <w:szCs w:val="23"/>
        </w:rPr>
        <w:t xml:space="preserve">garantir </w:t>
      </w:r>
      <w:r w:rsidR="009B5D65" w:rsidRPr="00E747C5">
        <w:rPr>
          <w:rFonts w:ascii="Arial" w:hAnsi="Arial" w:cs="Arial"/>
          <w:bCs/>
          <w:sz w:val="23"/>
          <w:szCs w:val="23"/>
        </w:rPr>
        <w:t xml:space="preserve">a </w:t>
      </w:r>
      <w:r w:rsidRPr="00E747C5">
        <w:rPr>
          <w:rFonts w:ascii="Arial" w:hAnsi="Arial" w:cs="Arial"/>
          <w:bCs/>
          <w:sz w:val="23"/>
          <w:szCs w:val="23"/>
        </w:rPr>
        <w:t xml:space="preserve">transparência e </w:t>
      </w:r>
      <w:r w:rsidR="009B5D65" w:rsidRPr="00E747C5">
        <w:rPr>
          <w:rFonts w:ascii="Arial" w:hAnsi="Arial" w:cs="Arial"/>
          <w:bCs/>
          <w:sz w:val="23"/>
          <w:szCs w:val="23"/>
        </w:rPr>
        <w:t xml:space="preserve">a plena </w:t>
      </w:r>
      <w:r w:rsidRPr="00E747C5">
        <w:rPr>
          <w:rFonts w:ascii="Arial" w:hAnsi="Arial" w:cs="Arial"/>
          <w:bCs/>
          <w:sz w:val="23"/>
          <w:szCs w:val="23"/>
        </w:rPr>
        <w:t>divulgação das ações e dos gastos do dinheiro público à população</w:t>
      </w:r>
      <w:r w:rsidR="00735086" w:rsidRPr="00E747C5">
        <w:rPr>
          <w:rFonts w:ascii="Arial" w:hAnsi="Arial" w:cs="Arial"/>
          <w:bCs/>
          <w:sz w:val="23"/>
          <w:szCs w:val="23"/>
        </w:rPr>
        <w:t>,</w:t>
      </w:r>
    </w:p>
    <w:p w:rsidR="00265D6E" w:rsidRPr="00E747C5" w:rsidRDefault="00265D6E" w:rsidP="00E747C5">
      <w:pPr>
        <w:tabs>
          <w:tab w:val="left" w:pos="-600"/>
        </w:tabs>
        <w:spacing w:after="8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b/>
          <w:sz w:val="23"/>
          <w:szCs w:val="23"/>
        </w:rPr>
        <w:t>REQUEREMOS</w:t>
      </w:r>
      <w:r w:rsidRPr="00E747C5">
        <w:rPr>
          <w:rFonts w:ascii="Arial" w:hAnsi="Arial" w:cs="Arial"/>
          <w:sz w:val="23"/>
          <w:szCs w:val="23"/>
        </w:rPr>
        <w:t xml:space="preserve"> </w:t>
      </w:r>
      <w:r w:rsidR="00CD6C99" w:rsidRPr="00E747C5">
        <w:rPr>
          <w:rFonts w:ascii="Arial" w:hAnsi="Arial" w:cs="Arial"/>
          <w:sz w:val="23"/>
          <w:szCs w:val="23"/>
        </w:rPr>
        <w:t>ao</w:t>
      </w:r>
      <w:r w:rsidRPr="00E747C5">
        <w:rPr>
          <w:rFonts w:ascii="Arial" w:hAnsi="Arial" w:cs="Arial"/>
          <w:sz w:val="23"/>
          <w:szCs w:val="23"/>
        </w:rPr>
        <w:t xml:space="preserve"> Excelentíssim</w:t>
      </w:r>
      <w:r w:rsidR="00CD6C99" w:rsidRPr="00E747C5">
        <w:rPr>
          <w:rFonts w:ascii="Arial" w:hAnsi="Arial" w:cs="Arial"/>
          <w:sz w:val="23"/>
          <w:szCs w:val="23"/>
        </w:rPr>
        <w:t>o</w:t>
      </w:r>
      <w:r w:rsidRPr="00E747C5">
        <w:rPr>
          <w:rFonts w:ascii="Arial" w:hAnsi="Arial" w:cs="Arial"/>
          <w:sz w:val="23"/>
          <w:szCs w:val="23"/>
        </w:rPr>
        <w:t xml:space="preserve"> Senhor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Presidente</w:t>
        </w:r>
      </w:smartTag>
      <w:r w:rsidRPr="00E747C5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Casa</w:t>
        </w:r>
      </w:smartTag>
      <w:r w:rsidRPr="00E747C5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ouvido</w:t>
        </w:r>
      </w:smartTag>
      <w:r w:rsidRPr="00E747C5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aprovado</w:t>
        </w:r>
      </w:smartTag>
      <w:r w:rsidRPr="00E747C5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E747C5">
          <w:rPr>
            <w:rFonts w:ascii="Arial" w:hAnsi="Arial" w:cs="Arial"/>
            <w:sz w:val="23"/>
            <w:szCs w:val="23"/>
          </w:rPr>
          <w:t>pelo</w:t>
        </w:r>
      </w:smartTag>
      <w:r w:rsidRPr="00E747C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Egrégio</w:t>
        </w:r>
      </w:smartTag>
      <w:r w:rsidRPr="00E747C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Plenário</w:t>
        </w:r>
      </w:smartTag>
      <w:r w:rsidRPr="00E747C5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formalidades</w:t>
        </w:r>
      </w:smartTag>
      <w:r w:rsidRPr="00E747C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regimentais</w:t>
        </w:r>
      </w:smartTag>
      <w:r w:rsidRPr="00E747C5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E747C5">
          <w:rPr>
            <w:rFonts w:ascii="Arial" w:hAnsi="Arial" w:cs="Arial"/>
            <w:sz w:val="23"/>
            <w:szCs w:val="23"/>
          </w:rPr>
          <w:t>Senhor</w:t>
        </w:r>
      </w:smartTag>
      <w:r w:rsidRPr="00E747C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Prefeito</w:t>
        </w:r>
      </w:smartTag>
      <w:r w:rsidRPr="00E747C5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seguinte</w:t>
        </w:r>
      </w:smartTag>
      <w:r w:rsidRPr="00E747C5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Pedido</w:t>
        </w:r>
      </w:smartTag>
      <w:r w:rsidRPr="00E747C5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Informações</w:t>
        </w:r>
      </w:smartTag>
      <w:r w:rsidRPr="00E747C5">
        <w:rPr>
          <w:rFonts w:ascii="Arial" w:hAnsi="Arial" w:cs="Arial"/>
          <w:sz w:val="23"/>
          <w:szCs w:val="23"/>
        </w:rPr>
        <w:t>:</w:t>
      </w:r>
    </w:p>
    <w:p w:rsidR="00A242EE" w:rsidRPr="00E747C5" w:rsidRDefault="006074BE" w:rsidP="00E747C5">
      <w:pPr>
        <w:numPr>
          <w:ilvl w:val="0"/>
          <w:numId w:val="2"/>
        </w:numPr>
        <w:tabs>
          <w:tab w:val="clear" w:pos="360"/>
          <w:tab w:val="left" w:pos="2694"/>
        </w:tabs>
        <w:spacing w:after="9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sz w:val="23"/>
          <w:szCs w:val="23"/>
        </w:rPr>
        <w:t>Quant</w:t>
      </w:r>
      <w:r w:rsidR="00A242EE" w:rsidRPr="00E747C5">
        <w:rPr>
          <w:rFonts w:ascii="Arial" w:hAnsi="Arial" w:cs="Arial"/>
          <w:sz w:val="23"/>
          <w:szCs w:val="23"/>
        </w:rPr>
        <w:t>o</w:t>
      </w:r>
      <w:r w:rsidRPr="00E747C5">
        <w:rPr>
          <w:rFonts w:ascii="Arial" w:hAnsi="Arial" w:cs="Arial"/>
          <w:sz w:val="23"/>
          <w:szCs w:val="23"/>
        </w:rPr>
        <w:t xml:space="preserve">s </w:t>
      </w:r>
      <w:r w:rsidR="00A242EE" w:rsidRPr="00E747C5">
        <w:rPr>
          <w:rFonts w:ascii="Arial" w:hAnsi="Arial" w:cs="Arial"/>
          <w:sz w:val="23"/>
          <w:szCs w:val="23"/>
        </w:rPr>
        <w:t>ônibus circularam nos meses de outubro e novembro de 2020 para atender os usuários do transporte coletivo? Informar separadamente</w:t>
      </w:r>
      <w:r w:rsidR="008722C6">
        <w:rPr>
          <w:rFonts w:ascii="Arial" w:hAnsi="Arial" w:cs="Arial"/>
          <w:sz w:val="23"/>
          <w:szCs w:val="23"/>
        </w:rPr>
        <w:t xml:space="preserve"> por mês</w:t>
      </w:r>
      <w:r w:rsidR="00A242EE" w:rsidRPr="00E747C5">
        <w:rPr>
          <w:rFonts w:ascii="Arial" w:hAnsi="Arial" w:cs="Arial"/>
          <w:sz w:val="23"/>
          <w:szCs w:val="23"/>
        </w:rPr>
        <w:t>.</w:t>
      </w:r>
    </w:p>
    <w:p w:rsidR="00D67770" w:rsidRPr="00E747C5" w:rsidRDefault="002774F5" w:rsidP="00E747C5">
      <w:pPr>
        <w:numPr>
          <w:ilvl w:val="0"/>
          <w:numId w:val="2"/>
        </w:numPr>
        <w:tabs>
          <w:tab w:val="clear" w:pos="360"/>
          <w:tab w:val="left" w:pos="2694"/>
        </w:tabs>
        <w:spacing w:after="9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sz w:val="23"/>
          <w:szCs w:val="23"/>
        </w:rPr>
        <w:t>Quantos ônibus grandes foram substituídos por micro-ônibus nos últimos meses</w:t>
      </w:r>
      <w:r w:rsidR="000A626B" w:rsidRPr="00E747C5">
        <w:rPr>
          <w:rFonts w:ascii="Arial" w:hAnsi="Arial" w:cs="Arial"/>
          <w:sz w:val="23"/>
          <w:szCs w:val="23"/>
        </w:rPr>
        <w:t>?</w:t>
      </w:r>
      <w:r w:rsidRPr="00E747C5">
        <w:rPr>
          <w:rFonts w:ascii="Arial" w:hAnsi="Arial" w:cs="Arial"/>
          <w:sz w:val="23"/>
          <w:szCs w:val="23"/>
        </w:rPr>
        <w:t xml:space="preserve"> </w:t>
      </w:r>
      <w:r w:rsidR="002C5D1B" w:rsidRPr="00E747C5">
        <w:rPr>
          <w:rFonts w:ascii="Arial" w:hAnsi="Arial" w:cs="Arial"/>
          <w:sz w:val="23"/>
          <w:szCs w:val="23"/>
        </w:rPr>
        <w:t>Informar as linhas.</w:t>
      </w:r>
    </w:p>
    <w:p w:rsidR="001756D1" w:rsidRPr="00E747C5" w:rsidRDefault="001756D1" w:rsidP="00E747C5">
      <w:pPr>
        <w:numPr>
          <w:ilvl w:val="0"/>
          <w:numId w:val="2"/>
        </w:numPr>
        <w:tabs>
          <w:tab w:val="clear" w:pos="360"/>
          <w:tab w:val="left" w:pos="2694"/>
        </w:tabs>
        <w:spacing w:after="9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sz w:val="23"/>
          <w:szCs w:val="23"/>
        </w:rPr>
        <w:t>Existe previsão para retorno da circulação dos ônibus grandes nessas linhas e ampliação dessa medida para outras linhas do transporte coletivo na cidade?</w:t>
      </w:r>
    </w:p>
    <w:p w:rsidR="00E731D6" w:rsidRPr="00E747C5" w:rsidRDefault="001756D1" w:rsidP="00E747C5">
      <w:pPr>
        <w:numPr>
          <w:ilvl w:val="0"/>
          <w:numId w:val="2"/>
        </w:numPr>
        <w:tabs>
          <w:tab w:val="clear" w:pos="360"/>
          <w:tab w:val="left" w:pos="2694"/>
        </w:tabs>
        <w:spacing w:after="9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sz w:val="23"/>
          <w:szCs w:val="23"/>
        </w:rPr>
        <w:t xml:space="preserve">Os micro-ônibus estão circulando com </w:t>
      </w:r>
      <w:r w:rsidR="007219D6">
        <w:rPr>
          <w:rFonts w:ascii="Arial" w:hAnsi="Arial" w:cs="Arial"/>
          <w:sz w:val="23"/>
          <w:szCs w:val="23"/>
        </w:rPr>
        <w:t>c</w:t>
      </w:r>
      <w:r w:rsidRPr="00E747C5">
        <w:rPr>
          <w:rFonts w:ascii="Arial" w:hAnsi="Arial" w:cs="Arial"/>
          <w:sz w:val="23"/>
          <w:szCs w:val="23"/>
        </w:rPr>
        <w:t>obrador? Em caso negativo, informar qual é a previsão legal para atribui</w:t>
      </w:r>
      <w:r w:rsidR="00FB7471">
        <w:rPr>
          <w:rFonts w:ascii="Arial" w:hAnsi="Arial" w:cs="Arial"/>
          <w:sz w:val="23"/>
          <w:szCs w:val="23"/>
        </w:rPr>
        <w:t xml:space="preserve">ção de </w:t>
      </w:r>
      <w:r w:rsidRPr="00E747C5">
        <w:rPr>
          <w:rFonts w:ascii="Arial" w:hAnsi="Arial" w:cs="Arial"/>
          <w:sz w:val="23"/>
          <w:szCs w:val="23"/>
        </w:rPr>
        <w:t xml:space="preserve">nova função ao </w:t>
      </w:r>
      <w:r w:rsidR="007219D6">
        <w:rPr>
          <w:rFonts w:ascii="Arial" w:hAnsi="Arial" w:cs="Arial"/>
          <w:sz w:val="23"/>
          <w:szCs w:val="23"/>
        </w:rPr>
        <w:t>m</w:t>
      </w:r>
      <w:r w:rsidRPr="00E747C5">
        <w:rPr>
          <w:rFonts w:ascii="Arial" w:hAnsi="Arial" w:cs="Arial"/>
          <w:sz w:val="23"/>
          <w:szCs w:val="23"/>
        </w:rPr>
        <w:t>otorista</w:t>
      </w:r>
      <w:r w:rsidR="00B10340" w:rsidRPr="00E747C5">
        <w:rPr>
          <w:rFonts w:ascii="Arial" w:hAnsi="Arial" w:cs="Arial"/>
          <w:sz w:val="23"/>
          <w:szCs w:val="23"/>
        </w:rPr>
        <w:t>.</w:t>
      </w:r>
    </w:p>
    <w:p w:rsidR="00E731D6" w:rsidRPr="00E747C5" w:rsidRDefault="00A505A9" w:rsidP="00E747C5">
      <w:pPr>
        <w:numPr>
          <w:ilvl w:val="0"/>
          <w:numId w:val="2"/>
        </w:numPr>
        <w:tabs>
          <w:tab w:val="clear" w:pos="360"/>
          <w:tab w:val="left" w:pos="2694"/>
        </w:tabs>
        <w:spacing w:after="9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sz w:val="23"/>
          <w:szCs w:val="23"/>
        </w:rPr>
        <w:t xml:space="preserve">Há ônibus grandes circulando sem a presença do </w:t>
      </w:r>
      <w:r w:rsidR="007219D6">
        <w:rPr>
          <w:rFonts w:ascii="Arial" w:hAnsi="Arial" w:cs="Arial"/>
          <w:sz w:val="23"/>
          <w:szCs w:val="23"/>
        </w:rPr>
        <w:t>c</w:t>
      </w:r>
      <w:r w:rsidRPr="00E747C5">
        <w:rPr>
          <w:rFonts w:ascii="Arial" w:hAnsi="Arial" w:cs="Arial"/>
          <w:sz w:val="23"/>
          <w:szCs w:val="23"/>
        </w:rPr>
        <w:t xml:space="preserve">obrador? Em caso positivo, informar em quais linhas </w:t>
      </w:r>
      <w:r w:rsidR="00E950D9" w:rsidRPr="00E747C5">
        <w:rPr>
          <w:rFonts w:ascii="Arial" w:hAnsi="Arial" w:cs="Arial"/>
          <w:sz w:val="23"/>
          <w:szCs w:val="23"/>
        </w:rPr>
        <w:t xml:space="preserve">isso </w:t>
      </w:r>
      <w:r w:rsidRPr="00E747C5">
        <w:rPr>
          <w:rFonts w:ascii="Arial" w:hAnsi="Arial" w:cs="Arial"/>
          <w:sz w:val="23"/>
          <w:szCs w:val="23"/>
        </w:rPr>
        <w:t>ocorre e até quando essa medida será adotada.</w:t>
      </w:r>
    </w:p>
    <w:p w:rsidR="00E731D6" w:rsidRPr="00E747C5" w:rsidRDefault="007856CD" w:rsidP="00E747C5">
      <w:pPr>
        <w:numPr>
          <w:ilvl w:val="0"/>
          <w:numId w:val="2"/>
        </w:numPr>
        <w:tabs>
          <w:tab w:val="clear" w:pos="360"/>
          <w:tab w:val="left" w:pos="2694"/>
        </w:tabs>
        <w:spacing w:after="9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Informar q</w:t>
      </w:r>
      <w:r w:rsidR="00FB7471">
        <w:rPr>
          <w:rFonts w:ascii="Arial" w:hAnsi="Arial" w:cs="Arial"/>
          <w:sz w:val="23"/>
          <w:szCs w:val="23"/>
        </w:rPr>
        <w:t xml:space="preserve">ual </w:t>
      </w:r>
      <w:r w:rsidR="00A505A9" w:rsidRPr="00E747C5">
        <w:rPr>
          <w:rFonts w:ascii="Arial" w:hAnsi="Arial" w:cs="Arial"/>
          <w:sz w:val="23"/>
          <w:szCs w:val="23"/>
        </w:rPr>
        <w:t>a pre</w:t>
      </w:r>
      <w:r w:rsidR="007219D6">
        <w:rPr>
          <w:rFonts w:ascii="Arial" w:hAnsi="Arial" w:cs="Arial"/>
          <w:sz w:val="23"/>
          <w:szCs w:val="23"/>
        </w:rPr>
        <w:t>visão legal para a retirada do c</w:t>
      </w:r>
      <w:r w:rsidR="00A505A9" w:rsidRPr="00E747C5">
        <w:rPr>
          <w:rFonts w:ascii="Arial" w:hAnsi="Arial" w:cs="Arial"/>
          <w:sz w:val="23"/>
          <w:szCs w:val="23"/>
        </w:rPr>
        <w:t>obrador dos ônibus grandes e para atribui</w:t>
      </w:r>
      <w:r w:rsidR="00FB7471">
        <w:rPr>
          <w:rFonts w:ascii="Arial" w:hAnsi="Arial" w:cs="Arial"/>
          <w:sz w:val="23"/>
          <w:szCs w:val="23"/>
        </w:rPr>
        <w:t xml:space="preserve">ção de </w:t>
      </w:r>
      <w:r w:rsidR="007219D6">
        <w:rPr>
          <w:rFonts w:ascii="Arial" w:hAnsi="Arial" w:cs="Arial"/>
          <w:sz w:val="23"/>
          <w:szCs w:val="23"/>
        </w:rPr>
        <w:t>nova função ao m</w:t>
      </w:r>
      <w:r w:rsidR="00A505A9" w:rsidRPr="00E747C5">
        <w:rPr>
          <w:rFonts w:ascii="Arial" w:hAnsi="Arial" w:cs="Arial"/>
          <w:sz w:val="23"/>
          <w:szCs w:val="23"/>
        </w:rPr>
        <w:t>otorista</w:t>
      </w:r>
      <w:r w:rsidR="00FB7471">
        <w:rPr>
          <w:rFonts w:ascii="Arial" w:hAnsi="Arial" w:cs="Arial"/>
          <w:sz w:val="23"/>
          <w:szCs w:val="23"/>
        </w:rPr>
        <w:t>.</w:t>
      </w:r>
    </w:p>
    <w:p w:rsidR="00363A90" w:rsidRPr="00E747C5" w:rsidRDefault="00363A90" w:rsidP="00E747C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bookmarkStart w:id="0" w:name="_GoBack"/>
      <w:bookmarkEnd w:id="0"/>
    </w:p>
    <w:p w:rsidR="003A77BE" w:rsidRPr="00E747C5" w:rsidRDefault="005D1410" w:rsidP="00E747C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sz w:val="23"/>
          <w:szCs w:val="23"/>
        </w:rPr>
        <w:t>Ao</w:t>
      </w:r>
      <w:r w:rsidR="00265D6E" w:rsidRPr="00E747C5">
        <w:rPr>
          <w:rFonts w:ascii="Arial" w:hAnsi="Arial" w:cs="Arial"/>
          <w:sz w:val="23"/>
          <w:szCs w:val="23"/>
        </w:rPr>
        <w:t xml:space="preserve"> </w:t>
      </w:r>
      <w:smartTag w:uri="schemas-houaiss/dicionario" w:element="sinonimos">
        <w:r w:rsidR="00265D6E" w:rsidRPr="00E747C5">
          <w:rPr>
            <w:rFonts w:ascii="Arial" w:hAnsi="Arial" w:cs="Arial"/>
            <w:sz w:val="23"/>
            <w:szCs w:val="23"/>
          </w:rPr>
          <w:t>aguardo</w:t>
        </w:r>
      </w:smartTag>
      <w:r w:rsidR="00265D6E" w:rsidRPr="00E747C5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265D6E" w:rsidRPr="00E747C5">
          <w:rPr>
            <w:rFonts w:ascii="Arial" w:hAnsi="Arial" w:cs="Arial"/>
            <w:sz w:val="23"/>
            <w:szCs w:val="23"/>
          </w:rPr>
          <w:t>manifestação</w:t>
        </w:r>
      </w:smartTag>
      <w:r w:rsidR="00265D6E" w:rsidRPr="00E747C5">
        <w:rPr>
          <w:rFonts w:ascii="Arial" w:hAnsi="Arial" w:cs="Arial"/>
          <w:sz w:val="23"/>
          <w:szCs w:val="23"/>
        </w:rPr>
        <w:t>, subscrevemos.</w:t>
      </w:r>
    </w:p>
    <w:p w:rsidR="001408EA" w:rsidRPr="00E747C5" w:rsidRDefault="001408EA" w:rsidP="00E747C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273B5" w:rsidRPr="00E747C5" w:rsidRDefault="003A77BE" w:rsidP="00E747C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Sala</w:t>
        </w:r>
      </w:smartTag>
      <w:r w:rsidRPr="00E747C5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E747C5">
          <w:rPr>
            <w:rFonts w:ascii="Arial" w:hAnsi="Arial" w:cs="Arial"/>
            <w:sz w:val="23"/>
            <w:szCs w:val="23"/>
          </w:rPr>
          <w:t>Sessões</w:t>
        </w:r>
      </w:smartTag>
      <w:r w:rsidRPr="00E747C5">
        <w:rPr>
          <w:rFonts w:ascii="Arial" w:hAnsi="Arial" w:cs="Arial"/>
          <w:sz w:val="23"/>
          <w:szCs w:val="23"/>
        </w:rPr>
        <w:t xml:space="preserve">, </w:t>
      </w:r>
      <w:r w:rsidR="00E53689" w:rsidRPr="00E747C5">
        <w:rPr>
          <w:rFonts w:ascii="Arial" w:hAnsi="Arial" w:cs="Arial"/>
          <w:sz w:val="23"/>
          <w:szCs w:val="23"/>
        </w:rPr>
        <w:t>2</w:t>
      </w:r>
      <w:r w:rsidR="004B419B" w:rsidRPr="00E747C5">
        <w:rPr>
          <w:rFonts w:ascii="Arial" w:hAnsi="Arial" w:cs="Arial"/>
          <w:sz w:val="23"/>
          <w:szCs w:val="23"/>
        </w:rPr>
        <w:t xml:space="preserve"> </w:t>
      </w:r>
      <w:r w:rsidR="00576B32" w:rsidRPr="00E747C5">
        <w:rPr>
          <w:rFonts w:ascii="Arial" w:hAnsi="Arial" w:cs="Arial"/>
          <w:sz w:val="23"/>
          <w:szCs w:val="23"/>
        </w:rPr>
        <w:t xml:space="preserve">de </w:t>
      </w:r>
      <w:r w:rsidR="00E53689" w:rsidRPr="00E747C5">
        <w:rPr>
          <w:rFonts w:ascii="Arial" w:hAnsi="Arial" w:cs="Arial"/>
          <w:sz w:val="23"/>
          <w:szCs w:val="23"/>
        </w:rPr>
        <w:t>dez</w:t>
      </w:r>
      <w:r w:rsidR="00985EFE" w:rsidRPr="00E747C5">
        <w:rPr>
          <w:rFonts w:ascii="Arial" w:hAnsi="Arial" w:cs="Arial"/>
          <w:sz w:val="23"/>
          <w:szCs w:val="23"/>
        </w:rPr>
        <w:t>embro</w:t>
      </w:r>
      <w:r w:rsidR="00576B32" w:rsidRPr="00E747C5">
        <w:rPr>
          <w:rFonts w:ascii="Arial" w:hAnsi="Arial" w:cs="Arial"/>
          <w:sz w:val="23"/>
          <w:szCs w:val="23"/>
        </w:rPr>
        <w:t xml:space="preserve"> de 2020.</w:t>
      </w:r>
    </w:p>
    <w:p w:rsidR="00844BEB" w:rsidRPr="00E747C5" w:rsidRDefault="003E188F" w:rsidP="00F16676">
      <w:pPr>
        <w:tabs>
          <w:tab w:val="left" w:pos="-600"/>
          <w:tab w:val="left" w:pos="4508"/>
        </w:tabs>
        <w:spacing w:after="1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747C5">
        <w:rPr>
          <w:rFonts w:ascii="Arial" w:hAnsi="Arial" w:cs="Arial"/>
          <w:sz w:val="23"/>
          <w:szCs w:val="23"/>
        </w:rPr>
        <w:fldChar w:fldCharType="begin"/>
      </w:r>
      <w:r w:rsidRPr="00E747C5">
        <w:rPr>
          <w:rFonts w:ascii="Arial" w:hAnsi="Arial" w:cs="Arial"/>
          <w:sz w:val="23"/>
          <w:szCs w:val="23"/>
        </w:rPr>
        <w:instrText xml:space="preserve">  </w:instrText>
      </w:r>
      <w:r w:rsidRPr="00E747C5">
        <w:rPr>
          <w:rFonts w:ascii="Arial" w:hAnsi="Arial" w:cs="Arial"/>
          <w:sz w:val="23"/>
          <w:szCs w:val="23"/>
        </w:rPr>
        <w:fldChar w:fldCharType="end"/>
      </w:r>
    </w:p>
    <w:p w:rsidR="00844BEB" w:rsidRPr="00E747C5" w:rsidRDefault="00844BEB" w:rsidP="00F16676">
      <w:pPr>
        <w:tabs>
          <w:tab w:val="left" w:pos="-600"/>
          <w:tab w:val="left" w:pos="4508"/>
        </w:tabs>
        <w:spacing w:after="1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56995" w:rsidRPr="00E747C5" w:rsidRDefault="00E56995" w:rsidP="00E747C5">
      <w:pPr>
        <w:jc w:val="center"/>
        <w:rPr>
          <w:rFonts w:ascii="Arial" w:eastAsia="Calibri" w:hAnsi="Arial" w:cs="Arial"/>
          <w:b/>
          <w:sz w:val="23"/>
          <w:szCs w:val="23"/>
          <w:lang w:eastAsia="en-US"/>
        </w:rPr>
      </w:pPr>
      <w:r w:rsidRPr="00E747C5">
        <w:rPr>
          <w:rFonts w:ascii="Arial" w:eastAsia="Calibri" w:hAnsi="Arial" w:cs="Arial"/>
          <w:b/>
          <w:sz w:val="23"/>
          <w:szCs w:val="23"/>
          <w:lang w:eastAsia="en-US"/>
        </w:rPr>
        <w:t>LUÍS FLAVIO (FLAVINHO)</w:t>
      </w:r>
    </w:p>
    <w:p w:rsidR="00792D80" w:rsidRPr="00E747C5" w:rsidRDefault="00E56995" w:rsidP="00E747C5">
      <w:pPr>
        <w:tabs>
          <w:tab w:val="left" w:pos="6480"/>
        </w:tabs>
        <w:jc w:val="center"/>
        <w:rPr>
          <w:rFonts w:ascii="Arial" w:eastAsia="Calibri" w:hAnsi="Arial" w:cs="Arial"/>
          <w:sz w:val="23"/>
          <w:szCs w:val="23"/>
          <w:lang w:eastAsia="en-US"/>
        </w:rPr>
      </w:pPr>
      <w:r w:rsidRPr="00E747C5">
        <w:rPr>
          <w:rFonts w:ascii="Arial" w:eastAsia="Calibri" w:hAnsi="Arial" w:cs="Arial"/>
          <w:sz w:val="23"/>
          <w:szCs w:val="23"/>
          <w:lang w:eastAsia="en-US"/>
        </w:rPr>
        <w:t>Vereador – PT</w:t>
      </w:r>
    </w:p>
    <w:sectPr w:rsidR="00792D80" w:rsidRPr="00E747C5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DBF" w:rsidRDefault="00974DBF">
      <w:r>
        <w:separator/>
      </w:r>
    </w:p>
  </w:endnote>
  <w:endnote w:type="continuationSeparator" w:id="0">
    <w:p w:rsidR="00974DBF" w:rsidRDefault="0097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DBF" w:rsidRDefault="00974DBF">
      <w:r>
        <w:separator/>
      </w:r>
    </w:p>
  </w:footnote>
  <w:footnote w:type="continuationSeparator" w:id="0">
    <w:p w:rsidR="00974DBF" w:rsidRDefault="00974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731D6">
      <w:rPr>
        <w:rFonts w:ascii="Arial" w:hAnsi="Arial" w:cs="Arial"/>
        <w:b/>
        <w:sz w:val="20"/>
        <w:szCs w:val="20"/>
        <w:u w:val="single"/>
      </w:rPr>
      <w:t>1</w:t>
    </w:r>
    <w:r w:rsidR="001C32F2">
      <w:rPr>
        <w:rFonts w:ascii="Arial" w:hAnsi="Arial" w:cs="Arial"/>
        <w:b/>
        <w:sz w:val="20"/>
        <w:szCs w:val="20"/>
        <w:u w:val="single"/>
      </w:rPr>
      <w:t>7</w:t>
    </w:r>
    <w:r w:rsidR="00F16676">
      <w:rPr>
        <w:rFonts w:ascii="Arial" w:hAnsi="Arial" w:cs="Arial"/>
        <w:b/>
        <w:sz w:val="20"/>
        <w:szCs w:val="20"/>
        <w:u w:val="single"/>
      </w:rPr>
      <w:t>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1315A">
      <w:rPr>
        <w:rFonts w:ascii="Arial" w:hAnsi="Arial" w:cs="Arial"/>
        <w:b/>
        <w:sz w:val="20"/>
        <w:szCs w:val="20"/>
        <w:u w:val="single"/>
      </w:rPr>
      <w:t>–</w:t>
    </w:r>
    <w:r w:rsidR="00800648">
      <w:rPr>
        <w:rFonts w:ascii="Arial" w:hAnsi="Arial" w:cs="Arial"/>
        <w:b/>
        <w:sz w:val="20"/>
        <w:szCs w:val="20"/>
        <w:u w:val="single"/>
      </w:rPr>
      <w:t xml:space="preserve"> Vereador</w:t>
    </w:r>
    <w:r w:rsidR="00E731D6">
      <w:rPr>
        <w:rFonts w:ascii="Arial" w:hAnsi="Arial" w:cs="Arial"/>
        <w:b/>
        <w:sz w:val="20"/>
        <w:szCs w:val="20"/>
        <w:u w:val="single"/>
      </w:rPr>
      <w:t xml:space="preserve"> Luís Flávio (Flavinho)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747C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747C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523F02"/>
    <w:multiLevelType w:val="multilevel"/>
    <w:tmpl w:val="3C9EC7F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  <w:rPr>
        <w:b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AA0095"/>
    <w:multiLevelType w:val="multilevel"/>
    <w:tmpl w:val="9342D1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6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424" w:hanging="1800"/>
      </w:pPr>
      <w:rPr>
        <w:rFonts w:hint="default"/>
      </w:rPr>
    </w:lvl>
  </w:abstractNum>
  <w:abstractNum w:abstractNumId="3" w15:restartNumberingAfterBreak="0">
    <w:nsid w:val="4E71037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6C0C6392"/>
    <w:multiLevelType w:val="multilevel"/>
    <w:tmpl w:val="880CC1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C60"/>
    <w:rsid w:val="000052B7"/>
    <w:rsid w:val="0000717D"/>
    <w:rsid w:val="000121C2"/>
    <w:rsid w:val="00012789"/>
    <w:rsid w:val="00013A8D"/>
    <w:rsid w:val="00014898"/>
    <w:rsid w:val="00024FD3"/>
    <w:rsid w:val="000273B5"/>
    <w:rsid w:val="00043D4B"/>
    <w:rsid w:val="00051E5B"/>
    <w:rsid w:val="00053761"/>
    <w:rsid w:val="00056288"/>
    <w:rsid w:val="000569D4"/>
    <w:rsid w:val="00064367"/>
    <w:rsid w:val="000663BD"/>
    <w:rsid w:val="00072A38"/>
    <w:rsid w:val="00084720"/>
    <w:rsid w:val="00087BAC"/>
    <w:rsid w:val="00094490"/>
    <w:rsid w:val="000958D5"/>
    <w:rsid w:val="00095CF7"/>
    <w:rsid w:val="00095F20"/>
    <w:rsid w:val="00096148"/>
    <w:rsid w:val="00097CAE"/>
    <w:rsid w:val="000A626B"/>
    <w:rsid w:val="000A79A6"/>
    <w:rsid w:val="000B2600"/>
    <w:rsid w:val="000C3BB7"/>
    <w:rsid w:val="000C697C"/>
    <w:rsid w:val="000C6A5D"/>
    <w:rsid w:val="000F5D4F"/>
    <w:rsid w:val="000F6251"/>
    <w:rsid w:val="00103206"/>
    <w:rsid w:val="00106F15"/>
    <w:rsid w:val="001105A1"/>
    <w:rsid w:val="001108AE"/>
    <w:rsid w:val="00110A19"/>
    <w:rsid w:val="00112343"/>
    <w:rsid w:val="00121CF6"/>
    <w:rsid w:val="001408EA"/>
    <w:rsid w:val="001427D2"/>
    <w:rsid w:val="0014591F"/>
    <w:rsid w:val="0014609E"/>
    <w:rsid w:val="00150EE2"/>
    <w:rsid w:val="00163725"/>
    <w:rsid w:val="001655C9"/>
    <w:rsid w:val="0016770D"/>
    <w:rsid w:val="00172E81"/>
    <w:rsid w:val="001756D1"/>
    <w:rsid w:val="00175876"/>
    <w:rsid w:val="00180AD3"/>
    <w:rsid w:val="00181CD2"/>
    <w:rsid w:val="001939E0"/>
    <w:rsid w:val="00193CB9"/>
    <w:rsid w:val="001A09F2"/>
    <w:rsid w:val="001B0773"/>
    <w:rsid w:val="001C32F2"/>
    <w:rsid w:val="001E29F7"/>
    <w:rsid w:val="001E7E49"/>
    <w:rsid w:val="001F13C3"/>
    <w:rsid w:val="001F4ECC"/>
    <w:rsid w:val="002003F4"/>
    <w:rsid w:val="00200AF0"/>
    <w:rsid w:val="00204ED7"/>
    <w:rsid w:val="00205AE6"/>
    <w:rsid w:val="00216695"/>
    <w:rsid w:val="002265C7"/>
    <w:rsid w:val="00230859"/>
    <w:rsid w:val="00236D94"/>
    <w:rsid w:val="002452C7"/>
    <w:rsid w:val="00253C82"/>
    <w:rsid w:val="00254E67"/>
    <w:rsid w:val="002625F6"/>
    <w:rsid w:val="00265D6E"/>
    <w:rsid w:val="002774F5"/>
    <w:rsid w:val="00297A6C"/>
    <w:rsid w:val="002A02E0"/>
    <w:rsid w:val="002A7434"/>
    <w:rsid w:val="002A7B2A"/>
    <w:rsid w:val="002B0051"/>
    <w:rsid w:val="002B45E0"/>
    <w:rsid w:val="002B6A3A"/>
    <w:rsid w:val="002C42EF"/>
    <w:rsid w:val="002C49B7"/>
    <w:rsid w:val="002C4B2B"/>
    <w:rsid w:val="002C5C70"/>
    <w:rsid w:val="002C5D1B"/>
    <w:rsid w:val="002D3D9E"/>
    <w:rsid w:val="002E4451"/>
    <w:rsid w:val="002F02DB"/>
    <w:rsid w:val="0030168E"/>
    <w:rsid w:val="00304CFE"/>
    <w:rsid w:val="003059D5"/>
    <w:rsid w:val="003133D4"/>
    <w:rsid w:val="00313B96"/>
    <w:rsid w:val="00317C1A"/>
    <w:rsid w:val="003233E0"/>
    <w:rsid w:val="00323F0F"/>
    <w:rsid w:val="00331440"/>
    <w:rsid w:val="0033355D"/>
    <w:rsid w:val="003358FF"/>
    <w:rsid w:val="00342F38"/>
    <w:rsid w:val="0034654D"/>
    <w:rsid w:val="00347D5E"/>
    <w:rsid w:val="00361BD8"/>
    <w:rsid w:val="00363A90"/>
    <w:rsid w:val="003758AF"/>
    <w:rsid w:val="00381797"/>
    <w:rsid w:val="003848C4"/>
    <w:rsid w:val="0038518D"/>
    <w:rsid w:val="00397FF3"/>
    <w:rsid w:val="003A0CBD"/>
    <w:rsid w:val="003A106B"/>
    <w:rsid w:val="003A2E97"/>
    <w:rsid w:val="003A39F6"/>
    <w:rsid w:val="003A3C2A"/>
    <w:rsid w:val="003A77BE"/>
    <w:rsid w:val="003C14C8"/>
    <w:rsid w:val="003C38DB"/>
    <w:rsid w:val="003E188F"/>
    <w:rsid w:val="003F5A45"/>
    <w:rsid w:val="003F7497"/>
    <w:rsid w:val="003F7EE1"/>
    <w:rsid w:val="00401567"/>
    <w:rsid w:val="00404FD3"/>
    <w:rsid w:val="00412795"/>
    <w:rsid w:val="00414658"/>
    <w:rsid w:val="00431ACD"/>
    <w:rsid w:val="004362B9"/>
    <w:rsid w:val="00445771"/>
    <w:rsid w:val="00461D56"/>
    <w:rsid w:val="00466583"/>
    <w:rsid w:val="004701C1"/>
    <w:rsid w:val="00471A67"/>
    <w:rsid w:val="00481FD9"/>
    <w:rsid w:val="004848C3"/>
    <w:rsid w:val="00487D64"/>
    <w:rsid w:val="004907AD"/>
    <w:rsid w:val="00493115"/>
    <w:rsid w:val="00496F6A"/>
    <w:rsid w:val="004973F2"/>
    <w:rsid w:val="004A7211"/>
    <w:rsid w:val="004B0793"/>
    <w:rsid w:val="004B1AF2"/>
    <w:rsid w:val="004B419B"/>
    <w:rsid w:val="004C0580"/>
    <w:rsid w:val="004C2C30"/>
    <w:rsid w:val="004C6C78"/>
    <w:rsid w:val="004E06ED"/>
    <w:rsid w:val="004E46DA"/>
    <w:rsid w:val="004F39E9"/>
    <w:rsid w:val="004F690D"/>
    <w:rsid w:val="004F6A11"/>
    <w:rsid w:val="00501807"/>
    <w:rsid w:val="00505357"/>
    <w:rsid w:val="00505FD8"/>
    <w:rsid w:val="00517580"/>
    <w:rsid w:val="00524669"/>
    <w:rsid w:val="00525687"/>
    <w:rsid w:val="00530DD3"/>
    <w:rsid w:val="00533862"/>
    <w:rsid w:val="00551409"/>
    <w:rsid w:val="005557D2"/>
    <w:rsid w:val="00564368"/>
    <w:rsid w:val="0057181B"/>
    <w:rsid w:val="0057596A"/>
    <w:rsid w:val="00576B32"/>
    <w:rsid w:val="0058109A"/>
    <w:rsid w:val="00584283"/>
    <w:rsid w:val="005868AE"/>
    <w:rsid w:val="00586D09"/>
    <w:rsid w:val="00591135"/>
    <w:rsid w:val="00593DA4"/>
    <w:rsid w:val="005977BE"/>
    <w:rsid w:val="005A01D0"/>
    <w:rsid w:val="005A03FA"/>
    <w:rsid w:val="005B01D9"/>
    <w:rsid w:val="005B2A6C"/>
    <w:rsid w:val="005B3D21"/>
    <w:rsid w:val="005B44B6"/>
    <w:rsid w:val="005B507B"/>
    <w:rsid w:val="005B6D13"/>
    <w:rsid w:val="005B6ECB"/>
    <w:rsid w:val="005C2C92"/>
    <w:rsid w:val="005C3938"/>
    <w:rsid w:val="005D1410"/>
    <w:rsid w:val="005D300E"/>
    <w:rsid w:val="005D702D"/>
    <w:rsid w:val="005E138D"/>
    <w:rsid w:val="005E6832"/>
    <w:rsid w:val="005F2B51"/>
    <w:rsid w:val="006074BE"/>
    <w:rsid w:val="0061264E"/>
    <w:rsid w:val="0061747B"/>
    <w:rsid w:val="00622EBC"/>
    <w:rsid w:val="00624472"/>
    <w:rsid w:val="00636313"/>
    <w:rsid w:val="006426AE"/>
    <w:rsid w:val="00650BDA"/>
    <w:rsid w:val="006622FC"/>
    <w:rsid w:val="00674F7D"/>
    <w:rsid w:val="00675B1A"/>
    <w:rsid w:val="006771A8"/>
    <w:rsid w:val="00680CB5"/>
    <w:rsid w:val="00681021"/>
    <w:rsid w:val="00682E6E"/>
    <w:rsid w:val="00687056"/>
    <w:rsid w:val="006900BA"/>
    <w:rsid w:val="00691CF5"/>
    <w:rsid w:val="0069312F"/>
    <w:rsid w:val="006931A2"/>
    <w:rsid w:val="006941AA"/>
    <w:rsid w:val="006A370D"/>
    <w:rsid w:val="006B0B8E"/>
    <w:rsid w:val="006B650F"/>
    <w:rsid w:val="006C59BC"/>
    <w:rsid w:val="006C614A"/>
    <w:rsid w:val="006D2E7B"/>
    <w:rsid w:val="006D6F7D"/>
    <w:rsid w:val="006E351D"/>
    <w:rsid w:val="006E7E66"/>
    <w:rsid w:val="006F4E64"/>
    <w:rsid w:val="006F5A13"/>
    <w:rsid w:val="006F7B0A"/>
    <w:rsid w:val="00700A9E"/>
    <w:rsid w:val="00701385"/>
    <w:rsid w:val="00714C5B"/>
    <w:rsid w:val="00715F74"/>
    <w:rsid w:val="007219D6"/>
    <w:rsid w:val="007248B8"/>
    <w:rsid w:val="00725E66"/>
    <w:rsid w:val="00727CDB"/>
    <w:rsid w:val="00732693"/>
    <w:rsid w:val="0073407F"/>
    <w:rsid w:val="00734DDF"/>
    <w:rsid w:val="00735086"/>
    <w:rsid w:val="00736EA4"/>
    <w:rsid w:val="00746132"/>
    <w:rsid w:val="00755ADB"/>
    <w:rsid w:val="00762991"/>
    <w:rsid w:val="00765490"/>
    <w:rsid w:val="00765607"/>
    <w:rsid w:val="00775A1B"/>
    <w:rsid w:val="007836FE"/>
    <w:rsid w:val="007838DC"/>
    <w:rsid w:val="00783A19"/>
    <w:rsid w:val="007856CD"/>
    <w:rsid w:val="00785CF8"/>
    <w:rsid w:val="0078731A"/>
    <w:rsid w:val="0078733A"/>
    <w:rsid w:val="00790911"/>
    <w:rsid w:val="00792D80"/>
    <w:rsid w:val="007A015B"/>
    <w:rsid w:val="007B5361"/>
    <w:rsid w:val="007B5971"/>
    <w:rsid w:val="007C4DFD"/>
    <w:rsid w:val="007C7D73"/>
    <w:rsid w:val="007D0D34"/>
    <w:rsid w:val="007D39FD"/>
    <w:rsid w:val="007D71FE"/>
    <w:rsid w:val="007E3F69"/>
    <w:rsid w:val="007E616A"/>
    <w:rsid w:val="007F02D1"/>
    <w:rsid w:val="007F45EA"/>
    <w:rsid w:val="007F58B8"/>
    <w:rsid w:val="007F75CA"/>
    <w:rsid w:val="00800648"/>
    <w:rsid w:val="0080197E"/>
    <w:rsid w:val="008124C7"/>
    <w:rsid w:val="008204F6"/>
    <w:rsid w:val="00820C13"/>
    <w:rsid w:val="00833E7C"/>
    <w:rsid w:val="008361E8"/>
    <w:rsid w:val="00844BEB"/>
    <w:rsid w:val="008459D0"/>
    <w:rsid w:val="0084630F"/>
    <w:rsid w:val="008474F2"/>
    <w:rsid w:val="00870972"/>
    <w:rsid w:val="008722C6"/>
    <w:rsid w:val="00877E50"/>
    <w:rsid w:val="00877FA5"/>
    <w:rsid w:val="00884806"/>
    <w:rsid w:val="008909A4"/>
    <w:rsid w:val="00892BB5"/>
    <w:rsid w:val="00892D1E"/>
    <w:rsid w:val="00894305"/>
    <w:rsid w:val="008A0EB2"/>
    <w:rsid w:val="008A325D"/>
    <w:rsid w:val="008C16DE"/>
    <w:rsid w:val="008C33AB"/>
    <w:rsid w:val="008D08A1"/>
    <w:rsid w:val="008D2600"/>
    <w:rsid w:val="008D4E79"/>
    <w:rsid w:val="008D5464"/>
    <w:rsid w:val="008E0784"/>
    <w:rsid w:val="008E73C4"/>
    <w:rsid w:val="008F376B"/>
    <w:rsid w:val="00901BC2"/>
    <w:rsid w:val="00904E6E"/>
    <w:rsid w:val="0091426F"/>
    <w:rsid w:val="00921CC6"/>
    <w:rsid w:val="00922964"/>
    <w:rsid w:val="00924F2D"/>
    <w:rsid w:val="009278DA"/>
    <w:rsid w:val="009444E8"/>
    <w:rsid w:val="00946FF7"/>
    <w:rsid w:val="00954F8A"/>
    <w:rsid w:val="0095588D"/>
    <w:rsid w:val="00961E81"/>
    <w:rsid w:val="00962D68"/>
    <w:rsid w:val="0096677C"/>
    <w:rsid w:val="00974DBF"/>
    <w:rsid w:val="009766E1"/>
    <w:rsid w:val="009768E6"/>
    <w:rsid w:val="00984FD0"/>
    <w:rsid w:val="00985EFE"/>
    <w:rsid w:val="009871F2"/>
    <w:rsid w:val="00987224"/>
    <w:rsid w:val="00993405"/>
    <w:rsid w:val="009A2ABD"/>
    <w:rsid w:val="009A34AE"/>
    <w:rsid w:val="009B207E"/>
    <w:rsid w:val="009B32F8"/>
    <w:rsid w:val="009B487F"/>
    <w:rsid w:val="009B4DC3"/>
    <w:rsid w:val="009B5D65"/>
    <w:rsid w:val="009D0F6E"/>
    <w:rsid w:val="009D1EC8"/>
    <w:rsid w:val="009D50D4"/>
    <w:rsid w:val="009D512F"/>
    <w:rsid w:val="009E0A58"/>
    <w:rsid w:val="009E1F05"/>
    <w:rsid w:val="009E35F8"/>
    <w:rsid w:val="009E6940"/>
    <w:rsid w:val="009E6B3F"/>
    <w:rsid w:val="009E7F3D"/>
    <w:rsid w:val="009F000C"/>
    <w:rsid w:val="009F0E20"/>
    <w:rsid w:val="009F211F"/>
    <w:rsid w:val="009F3438"/>
    <w:rsid w:val="00A15B37"/>
    <w:rsid w:val="00A20C92"/>
    <w:rsid w:val="00A21A8C"/>
    <w:rsid w:val="00A22314"/>
    <w:rsid w:val="00A242EE"/>
    <w:rsid w:val="00A27B4F"/>
    <w:rsid w:val="00A33154"/>
    <w:rsid w:val="00A33232"/>
    <w:rsid w:val="00A349F1"/>
    <w:rsid w:val="00A46B01"/>
    <w:rsid w:val="00A505A9"/>
    <w:rsid w:val="00A540B2"/>
    <w:rsid w:val="00A54619"/>
    <w:rsid w:val="00A57C2D"/>
    <w:rsid w:val="00A6289E"/>
    <w:rsid w:val="00A63234"/>
    <w:rsid w:val="00A66BDC"/>
    <w:rsid w:val="00A716B5"/>
    <w:rsid w:val="00A72A32"/>
    <w:rsid w:val="00A803DB"/>
    <w:rsid w:val="00A858AC"/>
    <w:rsid w:val="00A87009"/>
    <w:rsid w:val="00A92CB9"/>
    <w:rsid w:val="00AA7AC9"/>
    <w:rsid w:val="00AB75E8"/>
    <w:rsid w:val="00AC0F0F"/>
    <w:rsid w:val="00AC24F9"/>
    <w:rsid w:val="00AC3A1B"/>
    <w:rsid w:val="00AC712C"/>
    <w:rsid w:val="00AD6B47"/>
    <w:rsid w:val="00AE123C"/>
    <w:rsid w:val="00AE18D7"/>
    <w:rsid w:val="00AE23B6"/>
    <w:rsid w:val="00AE6967"/>
    <w:rsid w:val="00AF769F"/>
    <w:rsid w:val="00B10340"/>
    <w:rsid w:val="00B10E9F"/>
    <w:rsid w:val="00B24DED"/>
    <w:rsid w:val="00B3487D"/>
    <w:rsid w:val="00B367C6"/>
    <w:rsid w:val="00B43073"/>
    <w:rsid w:val="00B47806"/>
    <w:rsid w:val="00B53CE1"/>
    <w:rsid w:val="00B5498E"/>
    <w:rsid w:val="00B54BC3"/>
    <w:rsid w:val="00B569E0"/>
    <w:rsid w:val="00B57E0F"/>
    <w:rsid w:val="00B63125"/>
    <w:rsid w:val="00B713CD"/>
    <w:rsid w:val="00B72E58"/>
    <w:rsid w:val="00B75CEF"/>
    <w:rsid w:val="00B820F8"/>
    <w:rsid w:val="00B86833"/>
    <w:rsid w:val="00BA07DA"/>
    <w:rsid w:val="00BA08A8"/>
    <w:rsid w:val="00BA1565"/>
    <w:rsid w:val="00BB3F3E"/>
    <w:rsid w:val="00BB4695"/>
    <w:rsid w:val="00BC0014"/>
    <w:rsid w:val="00BC1714"/>
    <w:rsid w:val="00BC44DF"/>
    <w:rsid w:val="00BD1F36"/>
    <w:rsid w:val="00BD3C47"/>
    <w:rsid w:val="00BD3DD1"/>
    <w:rsid w:val="00BE1B39"/>
    <w:rsid w:val="00BF791A"/>
    <w:rsid w:val="00BF7BEC"/>
    <w:rsid w:val="00C046AD"/>
    <w:rsid w:val="00C06926"/>
    <w:rsid w:val="00C06BEA"/>
    <w:rsid w:val="00C15915"/>
    <w:rsid w:val="00C172F6"/>
    <w:rsid w:val="00C24FED"/>
    <w:rsid w:val="00C30E96"/>
    <w:rsid w:val="00C3636E"/>
    <w:rsid w:val="00C36E68"/>
    <w:rsid w:val="00C41137"/>
    <w:rsid w:val="00C42806"/>
    <w:rsid w:val="00C440A4"/>
    <w:rsid w:val="00C44D39"/>
    <w:rsid w:val="00C45509"/>
    <w:rsid w:val="00C51207"/>
    <w:rsid w:val="00C57626"/>
    <w:rsid w:val="00C75291"/>
    <w:rsid w:val="00C76263"/>
    <w:rsid w:val="00C81538"/>
    <w:rsid w:val="00C83D1C"/>
    <w:rsid w:val="00C8448A"/>
    <w:rsid w:val="00C8745F"/>
    <w:rsid w:val="00C9636E"/>
    <w:rsid w:val="00CA57DA"/>
    <w:rsid w:val="00CA759E"/>
    <w:rsid w:val="00CB2BAB"/>
    <w:rsid w:val="00CC1735"/>
    <w:rsid w:val="00CC448E"/>
    <w:rsid w:val="00CD6C99"/>
    <w:rsid w:val="00CE53B2"/>
    <w:rsid w:val="00CF31DE"/>
    <w:rsid w:val="00D06F37"/>
    <w:rsid w:val="00D11D60"/>
    <w:rsid w:val="00D14EB1"/>
    <w:rsid w:val="00D16CA1"/>
    <w:rsid w:val="00D1757C"/>
    <w:rsid w:val="00D2072E"/>
    <w:rsid w:val="00D21AD3"/>
    <w:rsid w:val="00D233C7"/>
    <w:rsid w:val="00D23910"/>
    <w:rsid w:val="00D507D5"/>
    <w:rsid w:val="00D53FC9"/>
    <w:rsid w:val="00D5430F"/>
    <w:rsid w:val="00D564F1"/>
    <w:rsid w:val="00D67770"/>
    <w:rsid w:val="00D81B19"/>
    <w:rsid w:val="00D8365B"/>
    <w:rsid w:val="00D847F8"/>
    <w:rsid w:val="00DA546B"/>
    <w:rsid w:val="00DB23E5"/>
    <w:rsid w:val="00DB30B7"/>
    <w:rsid w:val="00DB48F6"/>
    <w:rsid w:val="00DC437E"/>
    <w:rsid w:val="00DC62F3"/>
    <w:rsid w:val="00DE50DD"/>
    <w:rsid w:val="00DF451B"/>
    <w:rsid w:val="00DF7CC9"/>
    <w:rsid w:val="00E0249F"/>
    <w:rsid w:val="00E07978"/>
    <w:rsid w:val="00E11F92"/>
    <w:rsid w:val="00E1315A"/>
    <w:rsid w:val="00E14F37"/>
    <w:rsid w:val="00E156C2"/>
    <w:rsid w:val="00E3022D"/>
    <w:rsid w:val="00E41031"/>
    <w:rsid w:val="00E47A2E"/>
    <w:rsid w:val="00E53689"/>
    <w:rsid w:val="00E56995"/>
    <w:rsid w:val="00E60A17"/>
    <w:rsid w:val="00E65025"/>
    <w:rsid w:val="00E66CFD"/>
    <w:rsid w:val="00E721EC"/>
    <w:rsid w:val="00E731D6"/>
    <w:rsid w:val="00E747C5"/>
    <w:rsid w:val="00E84473"/>
    <w:rsid w:val="00E86C30"/>
    <w:rsid w:val="00E90791"/>
    <w:rsid w:val="00E90C30"/>
    <w:rsid w:val="00E950D9"/>
    <w:rsid w:val="00EB04D6"/>
    <w:rsid w:val="00EB28E5"/>
    <w:rsid w:val="00EB61DF"/>
    <w:rsid w:val="00EC0073"/>
    <w:rsid w:val="00EC0AFF"/>
    <w:rsid w:val="00EC122C"/>
    <w:rsid w:val="00ED2065"/>
    <w:rsid w:val="00ED3170"/>
    <w:rsid w:val="00EE5E67"/>
    <w:rsid w:val="00EF14BD"/>
    <w:rsid w:val="00EF587A"/>
    <w:rsid w:val="00F0149F"/>
    <w:rsid w:val="00F120AA"/>
    <w:rsid w:val="00F13AB3"/>
    <w:rsid w:val="00F164DD"/>
    <w:rsid w:val="00F16676"/>
    <w:rsid w:val="00F2004E"/>
    <w:rsid w:val="00F27895"/>
    <w:rsid w:val="00F40C03"/>
    <w:rsid w:val="00F420E5"/>
    <w:rsid w:val="00F44589"/>
    <w:rsid w:val="00F5011A"/>
    <w:rsid w:val="00F5150F"/>
    <w:rsid w:val="00F6179E"/>
    <w:rsid w:val="00F65C85"/>
    <w:rsid w:val="00F73DA3"/>
    <w:rsid w:val="00F776E7"/>
    <w:rsid w:val="00F77DC3"/>
    <w:rsid w:val="00F804DD"/>
    <w:rsid w:val="00F813D9"/>
    <w:rsid w:val="00FA3CFC"/>
    <w:rsid w:val="00FA446A"/>
    <w:rsid w:val="00FB00FA"/>
    <w:rsid w:val="00FB7471"/>
    <w:rsid w:val="00FC1C13"/>
    <w:rsid w:val="00FC5BA6"/>
    <w:rsid w:val="00FD15C2"/>
    <w:rsid w:val="00FD1AB4"/>
    <w:rsid w:val="00FD6C59"/>
    <w:rsid w:val="00FD6CD5"/>
    <w:rsid w:val="00FE28F8"/>
    <w:rsid w:val="00FE2E21"/>
    <w:rsid w:val="00FE3B6B"/>
    <w:rsid w:val="00FE4555"/>
    <w:rsid w:val="00FF2F88"/>
    <w:rsid w:val="00FF3FD5"/>
    <w:rsid w:val="00FF6D9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FF6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76399-01E3-4E3A-ADD6-9108778B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32</TotalTime>
  <Pages>1</Pages>
  <Words>248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25</cp:revision>
  <cp:lastPrinted>2020-03-02T11:54:00Z</cp:lastPrinted>
  <dcterms:created xsi:type="dcterms:W3CDTF">2020-11-30T12:06:00Z</dcterms:created>
  <dcterms:modified xsi:type="dcterms:W3CDTF">2020-12-01T11:54:00Z</dcterms:modified>
</cp:coreProperties>
</file>